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2B1D8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07143/047-2А (07143/047)-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2B1D87" w:rsidRPr="002B1D8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2B1D87" w:rsidRPr="002B1D87">
          <w:rPr>
            <w:rStyle w:val="aa"/>
          </w:rPr>
          <w:t>440052, г. Пенза, ул. Ново-Тамбовская, д.9;</w:t>
        </w:r>
        <w:r w:rsidR="002B1D87" w:rsidRPr="002B1D87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2B1D87" w:rsidRPr="002B1D87">
          <w:rPr>
            <w:rStyle w:val="aa"/>
          </w:rPr>
          <w:t xml:space="preserve"> Отделение анестезиологии-реанимации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2B1D87" w:rsidRPr="002B1D87">
          <w:rPr>
            <w:u w:val="single"/>
          </w:rPr>
          <w:t xml:space="preserve"> 07143/047-2А </w:t>
        </w:r>
        <w:r w:rsidR="002B1D87">
          <w:t xml:space="preserve">(07143/047)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2B1D87" w:rsidRPr="002B1D87">
          <w:rPr>
            <w:rStyle w:val="aa"/>
          </w:rPr>
          <w:t xml:space="preserve"> Врач-анестезиолог-реаниматолог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2B1D87" w:rsidRPr="002B1D87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2B1D87" w:rsidRPr="002B1D8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47022C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47022C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2B1D87" w:rsidRPr="002B1D87">
          <w:t xml:space="preserve"> ПЭВМ, оборудование операционной, оборудование палат интенсивной терапии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503A3" w:rsidRPr="00A31431" w:rsidRDefault="00A35C1D" w:rsidP="007C56B5">
            <w:pPr>
              <w:pStyle w:val="a8"/>
            </w:pPr>
            <w:r>
              <w:t>46.9; 46.8; 46.</w:t>
            </w:r>
            <w:r w:rsidR="00501BD2">
              <w:t>8</w:t>
            </w:r>
          </w:p>
        </w:tc>
        <w:tc>
          <w:tcPr>
            <w:tcW w:w="2108" w:type="dxa"/>
            <w:vAlign w:val="center"/>
          </w:tcPr>
          <w:p w:rsidR="006503A3" w:rsidRPr="00A31431" w:rsidRDefault="00501BD2" w:rsidP="007C56B5">
            <w:pPr>
              <w:pStyle w:val="a8"/>
            </w:pPr>
            <w:r>
              <w:t>46.8</w:t>
            </w:r>
          </w:p>
        </w:tc>
        <w:tc>
          <w:tcPr>
            <w:tcW w:w="1843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6503A3" w:rsidRPr="00A31431" w:rsidRDefault="00501BD2" w:rsidP="007C56B5">
            <w:pPr>
              <w:pStyle w:val="a8"/>
            </w:pPr>
            <w:r>
              <w:t>144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Default="006503A3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6503A3" w:rsidRDefault="00501BD2" w:rsidP="00A35C1D">
            <w:pPr>
              <w:pStyle w:val="a8"/>
            </w:pPr>
            <w:r>
              <w:t>49.6</w:t>
            </w:r>
            <w:r w:rsidR="00A35C1D">
              <w:t xml:space="preserve">; </w:t>
            </w:r>
            <w:r w:rsidR="006503A3">
              <w:t>49.6; 49.</w:t>
            </w:r>
            <w:r w:rsidR="00A35C1D">
              <w:t>9</w:t>
            </w:r>
          </w:p>
        </w:tc>
        <w:tc>
          <w:tcPr>
            <w:tcW w:w="2108" w:type="dxa"/>
            <w:vAlign w:val="center"/>
          </w:tcPr>
          <w:p w:rsidR="006503A3" w:rsidRPr="00A31431" w:rsidRDefault="00501BD2" w:rsidP="007C56B5">
            <w:pPr>
              <w:pStyle w:val="a8"/>
            </w:pPr>
            <w:r>
              <w:t>49.7</w:t>
            </w:r>
          </w:p>
        </w:tc>
        <w:tc>
          <w:tcPr>
            <w:tcW w:w="1843" w:type="dxa"/>
            <w:vAlign w:val="center"/>
          </w:tcPr>
          <w:p w:rsidR="006503A3" w:rsidRDefault="006503A3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6503A3" w:rsidRPr="00A31431" w:rsidRDefault="00501BD2" w:rsidP="007C56B5">
            <w:pPr>
              <w:pStyle w:val="a8"/>
            </w:pPr>
            <w:r>
              <w:t>108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Default="006503A3" w:rsidP="007C56B5">
            <w:pPr>
              <w:pStyle w:val="a8"/>
            </w:pPr>
            <w:r>
              <w:t>Работа в палате интенсивной терапии</w:t>
            </w:r>
          </w:p>
        </w:tc>
        <w:tc>
          <w:tcPr>
            <w:tcW w:w="2286" w:type="dxa"/>
            <w:vAlign w:val="center"/>
          </w:tcPr>
          <w:p w:rsidR="006503A3" w:rsidRDefault="00501BD2" w:rsidP="00A35C1D">
            <w:pPr>
              <w:pStyle w:val="a8"/>
            </w:pPr>
            <w:r>
              <w:t>47.4; 47.7</w:t>
            </w:r>
            <w:r w:rsidR="00A35C1D">
              <w:t>;</w:t>
            </w:r>
            <w:r w:rsidR="006503A3">
              <w:t xml:space="preserve"> 47.</w:t>
            </w:r>
            <w:r w:rsidR="00A35C1D">
              <w:t>8</w:t>
            </w:r>
          </w:p>
        </w:tc>
        <w:tc>
          <w:tcPr>
            <w:tcW w:w="2108" w:type="dxa"/>
            <w:vAlign w:val="center"/>
          </w:tcPr>
          <w:p w:rsidR="006503A3" w:rsidRPr="00A31431" w:rsidRDefault="00501BD2" w:rsidP="007C56B5">
            <w:pPr>
              <w:pStyle w:val="a8"/>
            </w:pPr>
            <w:r>
              <w:t>47.6</w:t>
            </w:r>
          </w:p>
        </w:tc>
        <w:tc>
          <w:tcPr>
            <w:tcW w:w="1843" w:type="dxa"/>
            <w:vAlign w:val="center"/>
          </w:tcPr>
          <w:p w:rsidR="006503A3" w:rsidRDefault="006503A3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6503A3" w:rsidRPr="00A31431" w:rsidRDefault="00501BD2" w:rsidP="007C56B5">
            <w:pPr>
              <w:pStyle w:val="a8"/>
            </w:pPr>
            <w:r>
              <w:t>108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lastRenderedPageBreak/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47022C" w:rsidP="00FE033F">
      <w:pPr>
        <w:pStyle w:val="a6"/>
      </w:pPr>
      <w:fldSimple w:instr=" DOCVARIABLE  shum_result \* MERGEFORMAT ">
        <w:r w:rsidR="00501BD2" w:rsidRPr="00501BD2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46.8 дБА со стандартной неопределенностью, равной 0.73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503A3" w:rsidRPr="00A31431" w:rsidTr="006939DC">
        <w:trPr>
          <w:jc w:val="center"/>
        </w:trPr>
        <w:tc>
          <w:tcPr>
            <w:tcW w:w="372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503A3" w:rsidRPr="00A31431" w:rsidRDefault="00501BD2" w:rsidP="00E576CE">
            <w:pPr>
              <w:pStyle w:val="a8"/>
            </w:pPr>
            <w:r>
              <w:t>46.8</w:t>
            </w:r>
          </w:p>
        </w:tc>
        <w:tc>
          <w:tcPr>
            <w:tcW w:w="231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503A3" w:rsidRPr="00A31431" w:rsidRDefault="00501BD2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47022C" w:rsidP="00D76DF8">
      <w:fldSimple w:instr=" DOCVARIABLE att_zakl \* MERGEFORMAT ">
        <w:r w:rsidR="00501BD2" w:rsidRPr="00501BD2">
          <w:rPr>
            <w:bCs/>
          </w:rPr>
          <w:t>-</w:t>
        </w:r>
        <w:r w:rsidR="00501BD2" w:rsidRPr="00501BD2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501BD2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2B1D8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07143/047-2А (07143/047)-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47022C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47022C" w:rsidRPr="00C30AD7">
            <w:rPr>
              <w:rStyle w:val="ad"/>
              <w:sz w:val="20"/>
              <w:szCs w:val="20"/>
            </w:rPr>
            <w:fldChar w:fldCharType="separate"/>
          </w:r>
          <w:r w:rsidR="002B1D87">
            <w:rPr>
              <w:rStyle w:val="ad"/>
              <w:noProof/>
              <w:sz w:val="20"/>
              <w:szCs w:val="20"/>
            </w:rPr>
            <w:t>1</w:t>
          </w:r>
          <w:r w:rsidR="0047022C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B1D87" w:rsidRPr="002B1D87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dop_shum" w:val=" ПЭВМ, оборудование операционной, оборудование палат интенсивной терапии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8D86218798C24B8C9E12FBCA8EF1E9EF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7-2А (07143/047)- Ш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EC2D5DA95D34B89B0324B47F5DACA2D"/>
    <w:docVar w:name="rm_id" w:val="251"/>
    <w:docVar w:name="rm_name" w:val=" Врач-анестезиолог-реаниматолог "/>
    <w:docVar w:name="rm_number" w:val=" 07143/047-2А (07143/047) "/>
    <w:docVar w:name="shum_result" w:val="Эквивалентный уровень звука за 8-часовой рабочий день на данном рабочем месте составляет 46.8 дБА со стандартной неопределенностью, равной 0.7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, вещества для наркоза "/>
    <w:docVar w:name="U8h" w:val="0.73"/>
    <w:docVar w:name="version" w:val="51"/>
    <w:docVar w:name="zona_name" w:val="Палаты интенсивной терапии"/>
    <w:docVar w:name="zona_time" w:val="3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6720"/>
    <w:rsid w:val="00234932"/>
    <w:rsid w:val="002377F7"/>
    <w:rsid w:val="00267FCA"/>
    <w:rsid w:val="0029375D"/>
    <w:rsid w:val="002A3563"/>
    <w:rsid w:val="002B1D87"/>
    <w:rsid w:val="002E55C6"/>
    <w:rsid w:val="00305844"/>
    <w:rsid w:val="00305B2F"/>
    <w:rsid w:val="003332FD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7022C"/>
    <w:rsid w:val="004A47AD"/>
    <w:rsid w:val="004C4DB2"/>
    <w:rsid w:val="004F7057"/>
    <w:rsid w:val="00501BD2"/>
    <w:rsid w:val="005144D2"/>
    <w:rsid w:val="00535A37"/>
    <w:rsid w:val="00563E94"/>
    <w:rsid w:val="005665FA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503A3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9F2255"/>
    <w:rsid w:val="00A12349"/>
    <w:rsid w:val="00A27D1C"/>
    <w:rsid w:val="00A31431"/>
    <w:rsid w:val="00A35C1D"/>
    <w:rsid w:val="00A65D17"/>
    <w:rsid w:val="00A907F6"/>
    <w:rsid w:val="00A91908"/>
    <w:rsid w:val="00AA4551"/>
    <w:rsid w:val="00AA46ED"/>
    <w:rsid w:val="00AA4DCC"/>
    <w:rsid w:val="00AB29B3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A6D5D"/>
    <w:rsid w:val="00CE3307"/>
    <w:rsid w:val="00CE3318"/>
    <w:rsid w:val="00CF2FB0"/>
    <w:rsid w:val="00CF36EC"/>
    <w:rsid w:val="00D5725F"/>
    <w:rsid w:val="00D76DF8"/>
    <w:rsid w:val="00DB5302"/>
    <w:rsid w:val="00DD6B1F"/>
    <w:rsid w:val="00E124F4"/>
    <w:rsid w:val="00E36337"/>
    <w:rsid w:val="00E531F3"/>
    <w:rsid w:val="00E576CE"/>
    <w:rsid w:val="00E7446B"/>
    <w:rsid w:val="00EB72AD"/>
    <w:rsid w:val="00EC37A1"/>
    <w:rsid w:val="00EE2508"/>
    <w:rsid w:val="00EF3DC4"/>
    <w:rsid w:val="00F2363D"/>
    <w:rsid w:val="00F66668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2016-10-18T08:03:00Z</dcterms:created>
  <dcterms:modified xsi:type="dcterms:W3CDTF">2016-10-18T09:24:00Z</dcterms:modified>
</cp:coreProperties>
</file>